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D2121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PLESYNGTON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197CB5B9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Frisby, Leicestershire. Yeoman.</w:t>
      </w:r>
    </w:p>
    <w:p w14:paraId="60543FAA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B4536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3AE40A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Leicester(q.v.) brought a plaint of debt against him,</w:t>
      </w:r>
    </w:p>
    <w:p w14:paraId="6E4B08AE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Knorley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Frisby(q.v.)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Leicester(q.v.).</w:t>
      </w:r>
    </w:p>
    <w:p w14:paraId="4F98EC21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8A78C06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39A73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8E035" w14:textId="77777777" w:rsidR="000D7BD0" w:rsidRDefault="000D7BD0" w:rsidP="000D7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7513F0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1AEE2" w14:textId="77777777" w:rsidR="000D7BD0" w:rsidRDefault="000D7BD0" w:rsidP="009139A6">
      <w:r>
        <w:separator/>
      </w:r>
    </w:p>
  </w:endnote>
  <w:endnote w:type="continuationSeparator" w:id="0">
    <w:p w14:paraId="490672E6" w14:textId="77777777" w:rsidR="000D7BD0" w:rsidRDefault="000D7B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28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D2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3B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1D781" w14:textId="77777777" w:rsidR="000D7BD0" w:rsidRDefault="000D7BD0" w:rsidP="009139A6">
      <w:r>
        <w:separator/>
      </w:r>
    </w:p>
  </w:footnote>
  <w:footnote w:type="continuationSeparator" w:id="0">
    <w:p w14:paraId="2075371F" w14:textId="77777777" w:rsidR="000D7BD0" w:rsidRDefault="000D7B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C6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6F9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A6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BD0"/>
    <w:rsid w:val="000666E0"/>
    <w:rsid w:val="000D7BD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A8DDA"/>
  <w15:chartTrackingRefBased/>
  <w15:docId w15:val="{81E8DF02-A780-4DFD-9AA6-971238382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7B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2022-09-10T07:11:00Z</dcterms:created>
  <dcterms:modified xsi:type="dcterms:W3CDTF">2022-09-10T07:12:00Z</dcterms:modified>
</cp:coreProperties>
</file>